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9A957" w14:textId="77777777" w:rsidR="008847AB" w:rsidRDefault="008847AB" w:rsidP="008847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PHILIP, junior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9C24BE4" w14:textId="77777777" w:rsidR="008847AB" w:rsidRDefault="008847AB" w:rsidP="008847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DE64923" w14:textId="77777777" w:rsidR="008847AB" w:rsidRDefault="008847AB" w:rsidP="008847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909F5A" w14:textId="77777777" w:rsidR="008847AB" w:rsidRDefault="008847AB" w:rsidP="008847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3E1F28" w14:textId="77777777" w:rsidR="008847AB" w:rsidRDefault="008847AB" w:rsidP="008847AB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2B3E04BE" w14:textId="77777777" w:rsidR="008847AB" w:rsidRDefault="008847AB" w:rsidP="008847A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548C43E" w14:textId="77777777" w:rsidR="008847AB" w:rsidRDefault="008847AB" w:rsidP="008847A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39D427C" w14:textId="77777777" w:rsidR="008847AB" w:rsidRDefault="008847AB" w:rsidP="008847A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30C5F38" w14:textId="77777777" w:rsidR="008847AB" w:rsidRDefault="008847AB" w:rsidP="008847A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CADCED2" w14:textId="77777777" w:rsidR="008847AB" w:rsidRDefault="008847AB" w:rsidP="008847A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3664253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80995" w14:textId="77777777" w:rsidR="008847AB" w:rsidRDefault="008847AB" w:rsidP="009139A6">
      <w:r>
        <w:separator/>
      </w:r>
    </w:p>
  </w:endnote>
  <w:endnote w:type="continuationSeparator" w:id="0">
    <w:p w14:paraId="71DD67D5" w14:textId="77777777" w:rsidR="008847AB" w:rsidRDefault="008847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AB22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D0A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96C1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3DF8F" w14:textId="77777777" w:rsidR="008847AB" w:rsidRDefault="008847AB" w:rsidP="009139A6">
      <w:r>
        <w:separator/>
      </w:r>
    </w:p>
  </w:footnote>
  <w:footnote w:type="continuationSeparator" w:id="0">
    <w:p w14:paraId="402C9CC0" w14:textId="77777777" w:rsidR="008847AB" w:rsidRDefault="008847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DF7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360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C2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7AB"/>
    <w:rsid w:val="000666E0"/>
    <w:rsid w:val="002510B7"/>
    <w:rsid w:val="005C130B"/>
    <w:rsid w:val="00826F5C"/>
    <w:rsid w:val="008847A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BC16C"/>
  <w15:chartTrackingRefBased/>
  <w15:docId w15:val="{13D7DB44-1C09-4067-B196-8586EE4D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2022-02-12T21:18:00Z</dcterms:created>
  <dcterms:modified xsi:type="dcterms:W3CDTF">2022-02-12T21:19:00Z</dcterms:modified>
</cp:coreProperties>
</file>